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E37" w:rsidRDefault="0074308A">
      <w:pPr>
        <w:ind w:right="-900"/>
      </w:pPr>
      <w:r>
        <w:rPr>
          <w:noProof/>
        </w:rPr>
        <w:drawing>
          <wp:inline distT="0" distB="0" distL="0" distR="0">
            <wp:extent cx="6410325" cy="9486900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4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1E37">
      <w:pgSz w:w="12240" w:h="15840"/>
      <w:pgMar w:top="360" w:right="1800" w:bottom="540" w:left="126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noPunctuationKerning/>
  <w:characterSpacingControl w:val="doNotCompress"/>
  <w:compat/>
  <w:rsids>
    <w:rsidRoot w:val="00E654A7"/>
    <w:rsid w:val="0074308A"/>
    <w:rsid w:val="00781E37"/>
    <w:rsid w:val="00E654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d512977\Application%20Data\Microsoft\Templates\Normal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ISD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HEB</dc:creator>
  <cp:keywords/>
  <dc:description/>
  <cp:lastModifiedBy>043delagarzal</cp:lastModifiedBy>
  <cp:revision>2</cp:revision>
  <cp:lastPrinted>2006-11-16T18:27:00Z</cp:lastPrinted>
  <dcterms:created xsi:type="dcterms:W3CDTF">2010-09-20T16:09:00Z</dcterms:created>
  <dcterms:modified xsi:type="dcterms:W3CDTF">2010-09-20T16:09:00Z</dcterms:modified>
</cp:coreProperties>
</file>